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ED2A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WYKELEY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11337A8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Clint, West Riding of Yorkshire. Husbandman.</w:t>
      </w:r>
    </w:p>
    <w:p w14:paraId="594AE1E0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</w:p>
    <w:p w14:paraId="28C830E9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</w:p>
    <w:p w14:paraId="2309141E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Edward Redmayne(q.v.) brought a plaint of trespass and taking a horse,</w:t>
      </w:r>
    </w:p>
    <w:p w14:paraId="2E558297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cows and oxen against him and seven others.</w:t>
      </w:r>
    </w:p>
    <w:p w14:paraId="217F9D78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7C8CA6E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</w:p>
    <w:p w14:paraId="2D0A9C87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</w:p>
    <w:p w14:paraId="0B23B439" w14:textId="77777777" w:rsidR="00A24643" w:rsidRDefault="00A24643" w:rsidP="00A246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November 2023</w:t>
      </w:r>
    </w:p>
    <w:p w14:paraId="2CB3FC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8DFA4" w14:textId="77777777" w:rsidR="00A24643" w:rsidRDefault="00A24643" w:rsidP="009139A6">
      <w:r>
        <w:separator/>
      </w:r>
    </w:p>
  </w:endnote>
  <w:endnote w:type="continuationSeparator" w:id="0">
    <w:p w14:paraId="1C483CC8" w14:textId="77777777" w:rsidR="00A24643" w:rsidRDefault="00A246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0C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72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6E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5481A" w14:textId="77777777" w:rsidR="00A24643" w:rsidRDefault="00A24643" w:rsidP="009139A6">
      <w:r>
        <w:separator/>
      </w:r>
    </w:p>
  </w:footnote>
  <w:footnote w:type="continuationSeparator" w:id="0">
    <w:p w14:paraId="6DC18B1A" w14:textId="77777777" w:rsidR="00A24643" w:rsidRDefault="00A246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D9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C2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8C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43"/>
    <w:rsid w:val="000666E0"/>
    <w:rsid w:val="002510B7"/>
    <w:rsid w:val="005C130B"/>
    <w:rsid w:val="00826F5C"/>
    <w:rsid w:val="009139A6"/>
    <w:rsid w:val="009448BB"/>
    <w:rsid w:val="00947624"/>
    <w:rsid w:val="00A2464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11FFA"/>
  <w15:chartTrackingRefBased/>
  <w15:docId w15:val="{02609282-84F7-430E-A7F5-46421B9E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46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2024-01-12T18:25:00Z</dcterms:created>
  <dcterms:modified xsi:type="dcterms:W3CDTF">2024-01-12T18:26:00Z</dcterms:modified>
</cp:coreProperties>
</file>